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241B7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241B7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genția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ezvoltare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egională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241B7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241B7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241B7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241B7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B5F4D" w:rsidRPr="005241B7">
              <w:rPr>
                <w:rFonts w:ascii="Trebuchet MS" w:hAnsi="Trebuchet MS"/>
                <w:sz w:val="20"/>
                <w:szCs w:val="20"/>
              </w:rPr>
              <w:t>22</w:t>
            </w:r>
            <w:r w:rsidR="0080496C" w:rsidRPr="005241B7">
              <w:rPr>
                <w:rFonts w:ascii="Trebuchet MS" w:hAnsi="Trebuchet MS"/>
                <w:sz w:val="20"/>
                <w:szCs w:val="20"/>
              </w:rPr>
              <w:t>.0</w:t>
            </w:r>
            <w:r w:rsidR="00CC4C13" w:rsidRPr="005241B7">
              <w:rPr>
                <w:rFonts w:ascii="Trebuchet MS" w:hAnsi="Trebuchet MS"/>
                <w:sz w:val="20"/>
                <w:szCs w:val="20"/>
              </w:rPr>
              <w:t>7</w:t>
            </w:r>
            <w:r w:rsidR="0080496C" w:rsidRPr="005241B7">
              <w:rPr>
                <w:rFonts w:ascii="Trebuchet MS" w:hAnsi="Trebuchet MS"/>
                <w:sz w:val="20"/>
                <w:szCs w:val="20"/>
              </w:rPr>
              <w:t>.201</w:t>
            </w:r>
            <w:r w:rsidR="00CC4C13" w:rsidRPr="005241B7">
              <w:rPr>
                <w:rFonts w:ascii="Trebuchet MS" w:hAnsi="Trebuchet MS"/>
                <w:sz w:val="20"/>
                <w:szCs w:val="20"/>
              </w:rPr>
              <w:t>4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241B7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241B7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F3FFF" w:rsidRPr="005241B7">
              <w:rPr>
                <w:rFonts w:ascii="Trebuchet MS" w:hAnsi="Trebuchet MS"/>
                <w:sz w:val="20"/>
                <w:szCs w:val="20"/>
              </w:rPr>
              <w:t>Evaluare, Selecție și Contractare</w:t>
            </w:r>
            <w:r w:rsidR="006B0045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5241B7">
              <w:rPr>
                <w:rFonts w:ascii="Trebuchet MS" w:hAnsi="Trebuchet MS"/>
                <w:sz w:val="20"/>
                <w:szCs w:val="20"/>
              </w:rPr>
              <w:t>,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la sediul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>, Str</w:t>
            </w:r>
            <w:r w:rsidRPr="005241B7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5241B7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5241B7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5241B7">
              <w:rPr>
                <w:rFonts w:ascii="Trebuchet MS" w:hAnsi="Trebuchet MS"/>
                <w:sz w:val="20"/>
                <w:szCs w:val="20"/>
              </w:rPr>
              <w:t>7A</w:t>
            </w:r>
            <w:r w:rsidRPr="005241B7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241B7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5241B7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5241B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5241B7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5241B7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5241B7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r w:rsidR="00B13536" w:rsidRPr="005241B7">
              <w:rPr>
                <w:rFonts w:ascii="Trebuchet MS" w:hAnsi="Trebuchet MS"/>
                <w:sz w:val="20"/>
                <w:szCs w:val="20"/>
              </w:rPr>
              <w:t>1 an</w:t>
            </w:r>
            <w:r w:rsidR="00763A6E" w:rsidRPr="005241B7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5241B7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241B7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B13536" w:rsidRPr="005241B7">
              <w:rPr>
                <w:rFonts w:ascii="Trebuchet MS" w:hAnsi="Trebuchet MS" w:cs="Arial"/>
                <w:sz w:val="20"/>
                <w:szCs w:val="20"/>
              </w:rPr>
              <w:t xml:space="preserve"> în domeniul economic</w:t>
            </w:r>
            <w:r w:rsidR="0024118E" w:rsidRPr="005241B7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5241B7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5241B7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5241B7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241B7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241B7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241B7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241B7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241B7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241B7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241B7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241B7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CC4C13" w:rsidRPr="005241B7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7B5F4D" w:rsidRPr="005241B7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CC4C13" w:rsidRPr="005241B7">
              <w:rPr>
                <w:rFonts w:ascii="Trebuchet MS" w:hAnsi="Trebuchet MS" w:cs="Arial"/>
                <w:b/>
                <w:sz w:val="20"/>
                <w:szCs w:val="20"/>
              </w:rPr>
              <w:t>.07</w:t>
            </w:r>
            <w:r w:rsidR="0080496C" w:rsidRPr="005241B7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5241B7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624751" w:rsidRPr="005241B7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241B7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241B7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241B7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003458" w:rsidRPr="005241B7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7B5F4D" w:rsidRPr="005241B7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9669FE" w:rsidRPr="005241B7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CC4C13" w:rsidRPr="005241B7">
              <w:rPr>
                <w:rFonts w:ascii="Trebuchet MS" w:hAnsi="Trebuchet MS" w:cs="Arial"/>
                <w:b/>
                <w:sz w:val="20"/>
                <w:szCs w:val="20"/>
              </w:rPr>
              <w:t>7</w:t>
            </w:r>
            <w:r w:rsidR="009669FE" w:rsidRPr="005241B7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5241B7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241B7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241B7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241B7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241B7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5241B7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241B7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241B7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EB1729" w:rsidRPr="005241B7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  <w:r w:rsidR="00EB1729" w:rsidRPr="005241B7">
              <w:rPr>
                <w:rFonts w:ascii="Trebuchet MS" w:hAnsi="Trebuchet MS" w:cs="Arial"/>
                <w:b/>
                <w:sz w:val="20"/>
                <w:szCs w:val="20"/>
              </w:rPr>
              <w:t>Miron Stela- Șef Birou Evaluare, Selecție și Contractare POS</w:t>
            </w:r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B1729" w:rsidRPr="005241B7">
              <w:rPr>
                <w:rFonts w:ascii="Trebuchet MS" w:hAnsi="Trebuchet MS" w:cs="Arial"/>
                <w:b/>
                <w:sz w:val="20"/>
                <w:szCs w:val="20"/>
              </w:rPr>
              <w:t>CCE</w:t>
            </w:r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>/e-mail</w:t>
            </w:r>
            <w:r w:rsidR="00CE227C" w:rsidRPr="005241B7">
              <w:rPr>
                <w:rFonts w:ascii="Trebuchet MS" w:hAnsi="Trebuchet MS" w:cs="Arial"/>
                <w:sz w:val="20"/>
                <w:szCs w:val="20"/>
              </w:rPr>
              <w:t>:</w:t>
            </w:r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10" w:history="1">
              <w:r w:rsidR="00EB1729" w:rsidRPr="005241B7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evaluare.poscce@adrmuntenia.ro</w:t>
              </w:r>
            </w:hyperlink>
            <w:r w:rsidR="00EB1729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5241B7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241B7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1" w:history="1">
              <w:r w:rsidR="00E7380B" w:rsidRPr="005241B7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E7380B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241B7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241B7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241B7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241B7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2" w:history="1">
              <w:r w:rsidR="000929BB" w:rsidRPr="005241B7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241B7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241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241B7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241B7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3EF" w:rsidRDefault="007833EF">
      <w:r>
        <w:separator/>
      </w:r>
    </w:p>
  </w:endnote>
  <w:endnote w:type="continuationSeparator" w:id="0">
    <w:p w:rsidR="007833EF" w:rsidRDefault="0078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3EF" w:rsidRDefault="007833EF">
      <w:r>
        <w:separator/>
      </w:r>
    </w:p>
  </w:footnote>
  <w:footnote w:type="continuationSeparator" w:id="0">
    <w:p w:rsidR="007833EF" w:rsidRDefault="00783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2038"/>
    <w:rsid w:val="0007754E"/>
    <w:rsid w:val="000929BB"/>
    <w:rsid w:val="000E53CE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97B87"/>
    <w:rsid w:val="002E467B"/>
    <w:rsid w:val="00342E5F"/>
    <w:rsid w:val="003610EE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6682B"/>
    <w:rsid w:val="00470A1E"/>
    <w:rsid w:val="0047309C"/>
    <w:rsid w:val="00484E52"/>
    <w:rsid w:val="00494798"/>
    <w:rsid w:val="004B53D4"/>
    <w:rsid w:val="00522A1F"/>
    <w:rsid w:val="005241B7"/>
    <w:rsid w:val="005445E3"/>
    <w:rsid w:val="005A3789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459B0"/>
    <w:rsid w:val="00763A6E"/>
    <w:rsid w:val="007833EF"/>
    <w:rsid w:val="007B06D8"/>
    <w:rsid w:val="007B5F4D"/>
    <w:rsid w:val="007E52C8"/>
    <w:rsid w:val="007E7920"/>
    <w:rsid w:val="0080496C"/>
    <w:rsid w:val="0080740B"/>
    <w:rsid w:val="008168AF"/>
    <w:rsid w:val="00822956"/>
    <w:rsid w:val="008259BD"/>
    <w:rsid w:val="008351D7"/>
    <w:rsid w:val="0085406D"/>
    <w:rsid w:val="008731E2"/>
    <w:rsid w:val="00886756"/>
    <w:rsid w:val="0089109E"/>
    <w:rsid w:val="008964DD"/>
    <w:rsid w:val="008D63A6"/>
    <w:rsid w:val="008E1D6F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13536"/>
    <w:rsid w:val="00B2335D"/>
    <w:rsid w:val="00B8008B"/>
    <w:rsid w:val="00B81106"/>
    <w:rsid w:val="00B8187C"/>
    <w:rsid w:val="00B83D82"/>
    <w:rsid w:val="00B85A69"/>
    <w:rsid w:val="00BA2806"/>
    <w:rsid w:val="00BE3352"/>
    <w:rsid w:val="00C013A7"/>
    <w:rsid w:val="00C76D70"/>
    <w:rsid w:val="00C84AED"/>
    <w:rsid w:val="00C950CF"/>
    <w:rsid w:val="00CC4C13"/>
    <w:rsid w:val="00CE227C"/>
    <w:rsid w:val="00D17653"/>
    <w:rsid w:val="00D24302"/>
    <w:rsid w:val="00D333C5"/>
    <w:rsid w:val="00D45BE0"/>
    <w:rsid w:val="00D51F9B"/>
    <w:rsid w:val="00D976F0"/>
    <w:rsid w:val="00E3704F"/>
    <w:rsid w:val="00E61B6A"/>
    <w:rsid w:val="00E64F20"/>
    <w:rsid w:val="00E72690"/>
    <w:rsid w:val="00E7380B"/>
    <w:rsid w:val="00EB1729"/>
    <w:rsid w:val="00EE7B7B"/>
    <w:rsid w:val="00EF4956"/>
    <w:rsid w:val="00F011AB"/>
    <w:rsid w:val="00F33F0A"/>
    <w:rsid w:val="00F5072C"/>
    <w:rsid w:val="00F643BC"/>
    <w:rsid w:val="00F72AB4"/>
    <w:rsid w:val="00F75341"/>
    <w:rsid w:val="00FA0468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valu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8</TotalTime>
  <Pages>1</Pages>
  <Words>330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2246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13</cp:revision>
  <cp:lastPrinted>2010-05-28T08:33:00Z</cp:lastPrinted>
  <dcterms:created xsi:type="dcterms:W3CDTF">2013-09-16T10:57:00Z</dcterms:created>
  <dcterms:modified xsi:type="dcterms:W3CDTF">2014-07-11T08:33:00Z</dcterms:modified>
</cp:coreProperties>
</file>